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394EB0D9"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A070A3" w:rsidRPr="00A070A3">
              <w:rPr>
                <w:rFonts w:eastAsiaTheme="minorHAnsi" w:cs="Arial"/>
                <w:b/>
                <w:bCs/>
                <w:szCs w:val="20"/>
                <w:lang w:val="en-GB"/>
              </w:rPr>
              <w:t>7000011227</w:t>
            </w:r>
          </w:p>
        </w:tc>
        <w:tc>
          <w:tcPr>
            <w:tcW w:w="4676" w:type="dxa"/>
          </w:tcPr>
          <w:p w14:paraId="4F98849E" w14:textId="69EA279F"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A070A3" w:rsidRPr="00A070A3">
              <w:rPr>
                <w:rFonts w:eastAsiaTheme="minorHAnsi" w:cs="Arial"/>
                <w:b/>
                <w:bCs/>
                <w:szCs w:val="20"/>
                <w:lang w:val="en-GB"/>
              </w:rPr>
              <w:t>7000011227</w:t>
            </w:r>
          </w:p>
        </w:tc>
      </w:tr>
      <w:tr w:rsidR="00C6382D" w:rsidRPr="00A070A3"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A070A3"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fraud</w:t>
            </w:r>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money laundering</w:t>
            </w:r>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labour, exploitation of labour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 xml:space="preserve">financing of terrorism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rPr>
              <w:t>Others</w:t>
            </w:r>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NO, none of the above mentioned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YES, one of the above mentioned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r w:rsidRPr="00D629ED">
              <w:rPr>
                <w:rFonts w:cs="Arial"/>
                <w:sz w:val="20"/>
                <w:szCs w:val="20"/>
                <w:lang w:val="en-GB"/>
              </w:rPr>
              <w:t>Підстави для виключення</w:t>
            </w:r>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r w:rsidRPr="00D629ED">
              <w:rPr>
                <w:rFonts w:cs="Arial"/>
                <w:b/>
                <w:bCs/>
                <w:color w:val="000000" w:themeColor="text1"/>
                <w:szCs w:val="20"/>
              </w:rPr>
              <w:t>Обов'язкові підстави для виключення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шахрайство</w:t>
            </w:r>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r w:rsidRPr="00D629ED">
              <w:rPr>
                <w:rFonts w:cs="Arial"/>
                <w:color w:val="000000" w:themeColor="text1"/>
                <w:szCs w:val="20"/>
              </w:rPr>
              <w:t>ідмивання грошей</w:t>
            </w:r>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rPr>
              <w:t>фінансування</w:t>
            </w:r>
            <w:r w:rsidRPr="00D629ED">
              <w:rPr>
                <w:rFonts w:cs="Arial"/>
                <w:color w:val="000000" w:themeColor="text1"/>
                <w:szCs w:val="20"/>
                <w:lang w:val="en-US"/>
              </w:rPr>
              <w:t xml:space="preserve"> </w:t>
            </w:r>
            <w:r w:rsidRPr="00D629ED">
              <w:rPr>
                <w:rFonts w:cs="Arial"/>
                <w:color w:val="000000" w:themeColor="text1"/>
                <w:szCs w:val="20"/>
              </w:rPr>
              <w:t>тероризму</w:t>
            </w:r>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A070A3"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r w:rsidRPr="00D629ED">
              <w:rPr>
                <w:rFonts w:cs="Arial"/>
                <w:b/>
                <w:bCs/>
                <w:color w:val="000000" w:themeColor="text1"/>
                <w:szCs w:val="20"/>
                <w:lang w:val="en-GB"/>
              </w:rPr>
              <w:t>acultative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environmental, social or labour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proceeding over the assets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which led to an early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a </w:t>
            </w:r>
            <w:r w:rsidRPr="00D629ED">
              <w:rPr>
                <w:rFonts w:cs="Arial"/>
                <w:b/>
                <w:bCs/>
                <w:color w:val="000000" w:themeColor="text1"/>
                <w:szCs w:val="20"/>
                <w:lang w:val="en-US"/>
              </w:rPr>
              <w:t xml:space="preserve">serious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above mentioned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A070A3" w14:paraId="278211E3" w14:textId="77777777" w:rsidTr="00D629ED">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47499C80" w14:textId="77777777" w:rsidR="00872A92" w:rsidRPr="00D629ED" w:rsidRDefault="00872A92" w:rsidP="005745AA">
            <w:pPr>
              <w:jc w:val="both"/>
              <w:rPr>
                <w:rStyle w:val="PageNumber"/>
                <w:rFonts w:eastAsiaTheme="majorEastAsia" w:cs="Arial"/>
                <w:szCs w:val="20"/>
                <w:lang w:val="en-GB"/>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77777777" w:rsidR="00872A92" w:rsidRPr="00D629ED" w:rsidRDefault="00872A92" w:rsidP="005745AA">
            <w:pPr>
              <w:jc w:val="both"/>
              <w:rPr>
                <w:rFonts w:eastAsiaTheme="minorHAnsi" w:cs="Arial"/>
                <w:szCs w:val="20"/>
                <w:lang w:val="en-GB"/>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bl>
    <w:p w14:paraId="2670F06C" w14:textId="533FED05" w:rsidR="005745AA" w:rsidRPr="005745AA" w:rsidRDefault="00DA7B18"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516EB">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AFC33" w14:textId="77777777" w:rsidR="00DA7B18" w:rsidRDefault="00DA7B18" w:rsidP="00A637D0">
      <w:r>
        <w:separator/>
      </w:r>
    </w:p>
  </w:endnote>
  <w:endnote w:type="continuationSeparator" w:id="0">
    <w:p w14:paraId="6564FDEC" w14:textId="77777777" w:rsidR="00DA7B18" w:rsidRDefault="00DA7B18" w:rsidP="00A637D0">
      <w:r>
        <w:continuationSeparator/>
      </w:r>
    </w:p>
  </w:endnote>
  <w:endnote w:type="continuationNotice" w:id="1">
    <w:p w14:paraId="127FB218" w14:textId="77777777" w:rsidR="00DA7B18" w:rsidRDefault="00DA7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EA028" w14:textId="77777777" w:rsidR="00DA7B18" w:rsidRDefault="00DA7B18" w:rsidP="00A637D0">
      <w:r>
        <w:separator/>
      </w:r>
    </w:p>
  </w:footnote>
  <w:footnote w:type="continuationSeparator" w:id="0">
    <w:p w14:paraId="1E57FD9C" w14:textId="77777777" w:rsidR="00DA7B18" w:rsidRDefault="00DA7B18" w:rsidP="00A637D0">
      <w:r>
        <w:continuationSeparator/>
      </w:r>
    </w:p>
  </w:footnote>
  <w:footnote w:type="continuationNotice" w:id="1">
    <w:p w14:paraId="617F8462" w14:textId="77777777" w:rsidR="00DA7B18" w:rsidRDefault="00DA7B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0C50"/>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3D36"/>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2230"/>
    <w:rsid w:val="0097456C"/>
    <w:rsid w:val="00975F06"/>
    <w:rsid w:val="0097638E"/>
    <w:rsid w:val="00980DC9"/>
    <w:rsid w:val="0098445B"/>
    <w:rsid w:val="009866D0"/>
    <w:rsid w:val="00986EFD"/>
    <w:rsid w:val="00994392"/>
    <w:rsid w:val="00994806"/>
    <w:rsid w:val="00994A1D"/>
    <w:rsid w:val="00996605"/>
    <w:rsid w:val="009A0201"/>
    <w:rsid w:val="009A0FA8"/>
    <w:rsid w:val="009A0FD6"/>
    <w:rsid w:val="009A13D5"/>
    <w:rsid w:val="009A69BE"/>
    <w:rsid w:val="009A7E6A"/>
    <w:rsid w:val="009B0BA2"/>
    <w:rsid w:val="009B5442"/>
    <w:rsid w:val="009B653E"/>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0A3"/>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4FE"/>
    <w:rsid w:val="00A71D28"/>
    <w:rsid w:val="00A72169"/>
    <w:rsid w:val="00A73771"/>
    <w:rsid w:val="00A73ED0"/>
    <w:rsid w:val="00A747D5"/>
    <w:rsid w:val="00A7697F"/>
    <w:rsid w:val="00A83023"/>
    <w:rsid w:val="00A8630C"/>
    <w:rsid w:val="00A90331"/>
    <w:rsid w:val="00A912B5"/>
    <w:rsid w:val="00A95A9F"/>
    <w:rsid w:val="00A96553"/>
    <w:rsid w:val="00AA0BB3"/>
    <w:rsid w:val="00AA3807"/>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43"/>
    <w:rsid w:val="00B333E4"/>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5725"/>
    <w:rsid w:val="00B969D6"/>
    <w:rsid w:val="00B96EDD"/>
    <w:rsid w:val="00BA06E5"/>
    <w:rsid w:val="00BA4149"/>
    <w:rsid w:val="00BB1AD9"/>
    <w:rsid w:val="00BB2B62"/>
    <w:rsid w:val="00BB42B9"/>
    <w:rsid w:val="00BB523D"/>
    <w:rsid w:val="00BB7DD9"/>
    <w:rsid w:val="00BC0487"/>
    <w:rsid w:val="00BC2A12"/>
    <w:rsid w:val="00BC354B"/>
    <w:rsid w:val="00BC3FE3"/>
    <w:rsid w:val="00BD0F57"/>
    <w:rsid w:val="00BD1BB1"/>
    <w:rsid w:val="00BD2C0C"/>
    <w:rsid w:val="00BD74B7"/>
    <w:rsid w:val="00BE09A4"/>
    <w:rsid w:val="00BE1E7E"/>
    <w:rsid w:val="00BE52A3"/>
    <w:rsid w:val="00BE6BB8"/>
    <w:rsid w:val="00BF1091"/>
    <w:rsid w:val="00BF1B9D"/>
    <w:rsid w:val="00BF28AB"/>
    <w:rsid w:val="00BF65A8"/>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555D"/>
    <w:rsid w:val="00C375E2"/>
    <w:rsid w:val="00C41EF8"/>
    <w:rsid w:val="00C433A1"/>
    <w:rsid w:val="00C4717D"/>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4B4E"/>
    <w:rsid w:val="00CB549D"/>
    <w:rsid w:val="00CC025A"/>
    <w:rsid w:val="00CC07BB"/>
    <w:rsid w:val="00CC342C"/>
    <w:rsid w:val="00CC41DD"/>
    <w:rsid w:val="00CC4DB7"/>
    <w:rsid w:val="00CD1093"/>
    <w:rsid w:val="00CD3CF6"/>
    <w:rsid w:val="00CD41AD"/>
    <w:rsid w:val="00CD4644"/>
    <w:rsid w:val="00CD5A06"/>
    <w:rsid w:val="00CD69B8"/>
    <w:rsid w:val="00CD770D"/>
    <w:rsid w:val="00CD7BCE"/>
    <w:rsid w:val="00CE050B"/>
    <w:rsid w:val="00CE0C05"/>
    <w:rsid w:val="00CE12B6"/>
    <w:rsid w:val="00CE178C"/>
    <w:rsid w:val="00CE695D"/>
    <w:rsid w:val="00CE7AFF"/>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A7B18"/>
    <w:rsid w:val="00DB1469"/>
    <w:rsid w:val="00DC2DB5"/>
    <w:rsid w:val="00DC35E3"/>
    <w:rsid w:val="00DD20CF"/>
    <w:rsid w:val="00DD48B5"/>
    <w:rsid w:val="00DD592E"/>
    <w:rsid w:val="00DD658A"/>
    <w:rsid w:val="00DD6FD5"/>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6EB"/>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E81"/>
    <w:rsid w:val="00EB29C4"/>
    <w:rsid w:val="00EB796A"/>
    <w:rsid w:val="00EC70FB"/>
    <w:rsid w:val="00ED1779"/>
    <w:rsid w:val="00ED1FD6"/>
    <w:rsid w:val="00ED20AC"/>
    <w:rsid w:val="00ED346C"/>
    <w:rsid w:val="00ED47EB"/>
    <w:rsid w:val="00ED581C"/>
    <w:rsid w:val="00ED5AFA"/>
    <w:rsid w:val="00ED67E0"/>
    <w:rsid w:val="00EE15A3"/>
    <w:rsid w:val="00EE3C74"/>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A0578"/>
    <w:rsid w:val="00FA0FF1"/>
    <w:rsid w:val="00FA2AC9"/>
    <w:rsid w:val="00FA6AAA"/>
    <w:rsid w:val="00FA7E09"/>
    <w:rsid w:val="00FB21AF"/>
    <w:rsid w:val="00FB2A41"/>
    <w:rsid w:val="00FB2B83"/>
    <w:rsid w:val="00FB75D5"/>
    <w:rsid w:val="00FC0083"/>
    <w:rsid w:val="00FC1C8C"/>
    <w:rsid w:val="00FC267A"/>
    <w:rsid w:val="00FC35B1"/>
    <w:rsid w:val="00FC3FE6"/>
    <w:rsid w:val="00FC4A8D"/>
    <w:rsid w:val="00FC5121"/>
    <w:rsid w:val="00FC7184"/>
    <w:rsid w:val="00FD0CDF"/>
    <w:rsid w:val="00FD1D58"/>
    <w:rsid w:val="00FD37E4"/>
    <w:rsid w:val="00FD559D"/>
    <w:rsid w:val="00FD5808"/>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0E3727C1-B65F-4FC5-AEC5-C91FEC608879}"/>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E1B81B38-019F-43D9-83DA-391532C85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3</Pages>
  <Words>1271</Words>
  <Characters>7248</Characters>
  <Application>Microsoft Office Word</Application>
  <DocSecurity>0</DocSecurity>
  <Lines>60</Lines>
  <Paragraphs>17</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8502</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Sedochenko, Yuliia GIZ UA</cp:lastModifiedBy>
  <cp:revision>21</cp:revision>
  <cp:lastPrinted>2018-02-16T12:47:00Z</cp:lastPrinted>
  <dcterms:created xsi:type="dcterms:W3CDTF">2026-01-21T20:19:00Z</dcterms:created>
  <dcterms:modified xsi:type="dcterms:W3CDTF">2026-05-22T12:16:00Z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